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F05ED" w14:textId="1A229D84" w:rsidR="00BA00AB" w:rsidRDefault="00026B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Roger ASHTON</w:t>
      </w:r>
      <w:r>
        <w:rPr>
          <w:rFonts w:ascii="Times New Roman" w:hAnsi="Times New Roman" w:cs="Times New Roman"/>
          <w:sz w:val="24"/>
          <w:szCs w:val="24"/>
        </w:rPr>
        <w:t xml:space="preserve">       (fl.1426)</w:t>
      </w:r>
    </w:p>
    <w:p w14:paraId="3D019E5B" w14:textId="0224D4E4" w:rsidR="00026BE7" w:rsidRDefault="00026B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07DB69" w14:textId="7A7927E8" w:rsidR="00026BE7" w:rsidRDefault="00026B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FCDB2E" w14:textId="34F52BFB" w:rsidR="00026BE7" w:rsidRDefault="00026B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Dec.1426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Staffordshire.   (C.F.R. 1422-30 p.156)</w:t>
      </w:r>
    </w:p>
    <w:p w14:paraId="3CA5016B" w14:textId="2134396B" w:rsidR="00026BE7" w:rsidRDefault="00026B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8B85A6" w14:textId="629331F4" w:rsidR="00026BE7" w:rsidRDefault="00026B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F05933" w14:textId="0C542DB4" w:rsidR="00026BE7" w:rsidRPr="00026BE7" w:rsidRDefault="00026B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2021</w:t>
      </w:r>
    </w:p>
    <w:sectPr w:rsidR="00026BE7" w:rsidRPr="00026B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2BABC" w14:textId="77777777" w:rsidR="00026BE7" w:rsidRDefault="00026BE7" w:rsidP="009139A6">
      <w:r>
        <w:separator/>
      </w:r>
    </w:p>
  </w:endnote>
  <w:endnote w:type="continuationSeparator" w:id="0">
    <w:p w14:paraId="42799B36" w14:textId="77777777" w:rsidR="00026BE7" w:rsidRDefault="00026B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8FE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E5E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300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32DBD" w14:textId="77777777" w:rsidR="00026BE7" w:rsidRDefault="00026BE7" w:rsidP="009139A6">
      <w:r>
        <w:separator/>
      </w:r>
    </w:p>
  </w:footnote>
  <w:footnote w:type="continuationSeparator" w:id="0">
    <w:p w14:paraId="2874F910" w14:textId="77777777" w:rsidR="00026BE7" w:rsidRDefault="00026B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76C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CB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733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BE7"/>
    <w:rsid w:val="00026BE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9D98C"/>
  <w15:chartTrackingRefBased/>
  <w15:docId w15:val="{1EB7DC2A-2595-4BAA-BB88-D6374A68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2021-12-23T21:10:00Z</dcterms:created>
  <dcterms:modified xsi:type="dcterms:W3CDTF">2021-12-23T21:12:00Z</dcterms:modified>
</cp:coreProperties>
</file>